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aa2862" w14:textId="aaa286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43D94">
        <w:t>17</w:t>
      </w:r>
      <w:r>
        <w:t>. St-</w:t>
      </w:r>
      <w:r w:rsidR="00CC60FD">
        <w:t>2</w:t>
      </w:r>
      <w:r w:rsidR="00C33F81">
        <w:t>7</w:t>
      </w:r>
      <w:r w:rsidR="00943D94">
        <w:t>92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43D94">
        <w:t>17</w:t>
      </w:r>
      <w:r>
        <w:t>. St-</w:t>
      </w:r>
      <w:r w:rsidR="00751EC6">
        <w:t>2</w:t>
      </w:r>
      <w:r w:rsidR="00C33F81">
        <w:t>7</w:t>
      </w:r>
      <w:r w:rsidR="00943D94">
        <w:t>92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43D9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43D94">
        <w:t>HAMBI ugostiteljstvo jednostavno društvo s ograničenom od</w:t>
      </w:r>
      <w:r w:rsidR="00943D94">
        <w:t>govornošću za usluge i trgovinu, Zagreb, Vlaška 68, OIB: 95985563842</w:t>
      </w:r>
    </w:p>
    <w:p w:rsidR="00943D94" w:rsidP="00943D94" w:rsidRDefault="00943D9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3D94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3D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3D9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3D9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3D9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3D9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D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3D9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3D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3D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St-2792/2019</izvorni_sadrzaj>
    <derivirana_varijabla naziv="DomainObject.Predmet.OznakaBroj_1">St-2792/2019</derivirana_varijabla>
  </DomainObject.Predmet.OznakaBroj>
  <DomainObject.Predmet.OznakaBrojOptuznogAkta>
    <izvorni_sadrzaj>04-06-19-4890</izvorni_sadrzaj>
    <derivirana_varijabla naziv="DomainObject.Predmet.OznakaBrojOptuznogAkta_1">04-06-19-4890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HAMBI ugostiteljstvo jednostavno društvo s ograničenom odgovornošću za usluge i trgovinu</izvorni_sadrzaj>
    <derivirana_varijabla naziv="DomainObject.Predmet.ProtustrankaFormated_1">  HAMBI ugostiteljstvo jednostavno društvo s ograničenom odgovornošću za usluge i trgovinu</derivirana_varijabla>
  </DomainObject.Predmet.ProtustrankaFormated>
  <DomainObject.Predmet.ProtustrankaFormatedOIB>
    <izvorni_sadrzaj>  HAMBI ugostiteljstvo jednostavno društvo s ograničenom odgovornošću za usluge i trgovinu, OIB 95985563842</izvorni_sadrzaj>
    <derivirana_varijabla naziv="DomainObject.Predmet.ProtustrankaFormatedOIB_1">  HAMBI ugostiteljstvo jednostavno društvo s ograničenom odgovornošću za usluge i trgovinu, OIB 95985563842</derivirana_varijabla>
  </DomainObject.Predmet.ProtustrankaFormatedOIB>
  <DomainObject.Predmet.ProtustrankaFormatedWithAdress>
    <izvorni_sadrzaj> HAMBI ugostiteljstvo jednostavno društvo s ograničenom odgovornošću za usluge i trgovinu, Vlaška 68, 10000 Zagreb</izvorni_sadrzaj>
    <derivirana_varijabla naziv="DomainObject.Predmet.ProtustrankaFormatedWithAdress_1"> HAMBI ugostiteljstvo jednostavno društvo s ograničenom odgovornošću za usluge i trgovinu, Vlaška 68, 10000 Zagreb</derivirana_varijabla>
  </DomainObject.Predmet.ProtustrankaFormatedWithAdress>
  <DomainObject.Predmet.ProtustrankaFormatedWithAdressOIB>
    <izvorni_sadrzaj> HAMBI ugostiteljstvo jednostavno društvo s ograničenom odgovornošću za usluge i trgovinu, OIB 95985563842, Vlaška 68, 10000 Zagreb</izvorni_sadrzaj>
    <derivirana_varijabla naziv="DomainObject.Predmet.ProtustrankaFormatedWithAdressOIB_1"> HAMBI ugostiteljstvo jednostavno društvo s ograničenom odgovornošću za usluge i trgovinu, OIB 95985563842, Vlaška 68, 10000 Zagreb</derivirana_varijabla>
  </DomainObject.Predmet.ProtustrankaFormatedWithAdressOIB>
  <DomainObject.Predmet.ProtustrankaWithAdress>
    <izvorni_sadrzaj>HAMBI ugostiteljstvo jednostavno društvo s ograničenom odgovornošću za usluge i trgovinu Vlaška 68, 10000 Zagreb</izvorni_sadrzaj>
    <derivirana_varijabla naziv="DomainObject.Predmet.ProtustrankaWithAdress_1">HAMBI ugostiteljstvo jednostavno društvo s ograničenom odgovornošću za usluge i trgovinu Vlaška 68, 10000 Zagreb</derivirana_varijabla>
  </DomainObject.Predmet.ProtustrankaWithAdress>
  <DomainObject.Predmet.ProtustrankaWithAdressOIB>
    <izvorni_sadrzaj>HAMBI ugostiteljstvo jednostavno društvo s ograničenom odgovornošću za usluge i trgovinu, OIB 95985563842, Vlaška 68, 10000 Zagreb</izvorni_sadrzaj>
    <derivirana_varijabla naziv="DomainObject.Predmet.ProtustrankaWithAdressOIB_1">HAMBI ugostiteljstvo jednostavno društvo s ograničenom odgovornošću za usluge i trgovinu, OIB 95985563842, Vlaška 68, 10000 Zagreb</derivirana_varijabla>
  </DomainObject.Predmet.ProtustrankaWithAdressOIB>
  <DomainObject.Predmet.ProtustrankaNazivFormated>
    <izvorni_sadrzaj>HAMBI ugostiteljstvo jednostavno društvo s ograničenom odgovornošću za usluge i trgovinu</izvorni_sadrzaj>
    <derivirana_varijabla naziv="DomainObject.Predmet.ProtustrankaNazivFormated_1">HAMBI ugostiteljstvo jednostavno društvo s ograničenom odgovornošću za usluge i trgovinu</derivirana_varijabla>
  </DomainObject.Predmet.ProtustrankaNazivFormated>
  <DomainObject.Predmet.ProtustrankaNazivFormatedOIB>
    <izvorni_sadrzaj>HAMBI ugostiteljstvo jednostavno društvo s ograničenom odgovornošću za usluge i trgovinu, OIB 95985563842</izvorni_sadrzaj>
    <derivirana_varijabla naziv="DomainObject.Predmet.ProtustrankaNazivFormatedOIB_1">HAMBI ugostiteljstvo jednostavno društvo s ograničenom odgovornošću za usluge i trgovinu, OIB 95985563842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HAMBI ugostiteljstvo jednostavno društvo s ograničenom odgovornošću za usluge i trgovinu</item>
    </izvorni_sadrzaj>
    <derivirana_varijabla naziv="DomainObject.Predmet.ProtuStrankaListFormated_1">
      <item>HAMBI ugostiteljstvo jednostavno društvo s ograničenom odgovornošću za usluge i trgovinu</item>
    </derivirana_varijabla>
  </DomainObject.Predmet.ProtuStrankaListFormated>
  <DomainObject.Predmet.ProtuStrankaListFormatedOIB>
    <izvorni_sadrzaj>
      <item>HAMBI ugostiteljstvo jednostavno društvo s ograničenom odgovornošću za usluge i trgovinu, OIB 95985563842</item>
    </izvorni_sadrzaj>
    <derivirana_varijabla naziv="DomainObject.Predmet.ProtuStrankaListFormatedOIB_1">
      <item>HAMBI ugostiteljstvo jednostavno društvo s ograničenom odgovornošću za usluge i trgovinu, OIB 95985563842</item>
    </derivirana_varijabla>
  </DomainObject.Predmet.ProtuStrankaListFormatedOIB>
  <DomainObject.Predmet.ProtuStrankaListFormatedWithAdress>
    <izvorni_sadrzaj>
      <item>HAMBI ugostiteljstvo jednostavno društvo s ograničenom odgovornošću za usluge i trgovinu, Vlaška 68, 10000 Zagreb</item>
    </izvorni_sadrzaj>
    <derivirana_varijabla naziv="DomainObject.Predmet.ProtuStrankaListFormatedWithAdress_1">
      <item>HAMBI ugostiteljstvo jednostavno društvo s ograničenom odgovornošću za usluge i trgovinu, Vlaška 68, 10000 Zagreb</item>
    </derivirana_varijabla>
  </DomainObject.Predmet.ProtuStrankaListFormatedWithAdress>
  <DomainObject.Predmet.ProtuStrankaListFormatedWithAdressOIB>
    <izvorni_sadrzaj>
      <item>HAMBI ugostiteljstvo jednostavno društvo s ograničenom odgovornošću za usluge i trgovinu, OIB 95985563842, Vlaška 68, 10000 Zagreb</item>
    </izvorni_sadrzaj>
    <derivirana_varijabla naziv="DomainObject.Predmet.ProtuStrankaListFormatedWithAdressOIB_1">
      <item>HAMBI ugostiteljstvo jednostavno društvo s ograničenom odgovornošću za usluge i trgovinu, OIB 95985563842, Vlaška 68, 10000 Zagreb</item>
    </derivirana_varijabla>
  </DomainObject.Predmet.ProtuStrankaListFormatedWithAdressOIB>
  <DomainObject.Predmet.ProtuStrankaListNazivFormated>
    <izvorni_sadrzaj>
      <item>HAMBI ugostiteljstvo jednostavno društvo s ograničenom odgovornošću za usluge i trgovinu</item>
    </izvorni_sadrzaj>
    <derivirana_varijabla naziv="DomainObject.Predmet.ProtuStrankaListNazivFormated_1">
      <item>HAMBI ugostiteljstvo jednostavno društvo s ograničenom odgovornošću za usluge i trgovinu</item>
    </derivirana_varijabla>
  </DomainObject.Predmet.ProtuStrankaListNazivFormated>
  <DomainObject.Predmet.ProtuStrankaListNazivFormatedOIB>
    <izvorni_sadrzaj>
      <item>HAMBI ugostiteljstvo jednostavno društvo s ograničenom odgovornošću za usluge i trgovinu, OIB 95985563842</item>
    </izvorni_sadrzaj>
    <derivirana_varijabla naziv="DomainObject.Predmet.ProtuStrankaListNazivFormatedOIB_1">
      <item>HAMBI ugostiteljstvo jednostavno društvo s ograničenom odgovornošću za usluge i trgovinu, OIB 95985563842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HAMBI ugostiteljstvo jednostavno društvo s ograničenom odgovornošću za usluge i trgovinu</izvorni_sadrzaj>
    <derivirana_varijabla naziv="DomainObject.Predmet.ProtustrankaIDrugi_1">HAMBI ugostiteljstvo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HAMBI ugostiteljstvo jednostavno društvo s ograničenom odgovornošću za usluge i trgovinu, OIB 95985563842, Vlaška 68, 10000 Zagreb</izvorni_sadrzaj>
    <derivirana_varijabla naziv="DomainObject.Predmet.ProtustrankaIDrugiAdressOIB_1">HAMBI ugostiteljstvo jednostavno društvo s ograničenom odgovornošću za usluge i trgovinu, OIB 95985563842,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HAMBI ugostiteljstvo jednostavno društvo s ograničenom odgovornošću za usluge i trgovinu</item>
      <item>Financijska agencija</item>
    </izvorni_sadrzaj>
    <derivirana_varijabla naziv="DomainObject.Predmet.SudioniciListNaziv_1">
      <item>HAMBI ugostiteljstvo jednostavno društvo s ograničenom odgovornošću za usluge i trgovinu</item>
      <item>Financijska agencija</item>
    </derivirana_varijabla>
  </DomainObject.Predmet.SudioniciListNaziv>
  <DomainObject.Predmet.SudioniciListAdressOIB>
    <izvorni_sadrzaj>
      <item>HAMBI ugostiteljstvo jednostavno društvo s ograničenom odgovornošću za usluge i trgovinu, OIB 95985563842, Vlaška 68,10000 Zagreb</item>
      <item>Financijska agencija, OIB 85821130368, TRG SVIBANJSKIH ŽRTAVA 1995. 1,10000 Zagreb</item>
    </izvorni_sadrzaj>
    <derivirana_varijabla naziv="DomainObject.Predmet.SudioniciListAdressOIB_1">
      <item>HAMBI ugostiteljstvo jednostavno društvo s ograničenom odgovornošću za usluge i trgovinu, OIB 95985563842, Vlaška 68,10000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95985563842</item>
      <item>, OIB 85821130368</item>
    </izvorni_sadrzaj>
    <derivirana_varijabla naziv="DomainObject.Predmet.SudioniciListNazivOIB_1">
      <item>, OIB 95985563842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875</properties:Characters>
  <properties:Lines>46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2019-12-16T07:35:00Z</cp:lastPrinted>
  <dcterms:modified xmlns:xsi="http://www.w3.org/2001/XMLSchema-instance" xsi:type="dcterms:W3CDTF">2019-12-16T07:35:00Z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